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6148" w14:textId="77777777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CHOLMELEY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0C2AF0F5" w14:textId="114B46A3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Goldstone.</w:t>
      </w:r>
    </w:p>
    <w:p w14:paraId="666AACC3" w14:textId="77777777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292CD" w14:textId="77777777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693C5" w14:textId="77777777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Newport, Shropshire,</w:t>
      </w:r>
    </w:p>
    <w:p w14:paraId="5B0FC97A" w14:textId="77777777" w:rsidR="00685D9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Humphrey Hille(d.1484)(q.v.).</w:t>
      </w:r>
    </w:p>
    <w:p w14:paraId="07B13028" w14:textId="77777777" w:rsidR="00685D99" w:rsidRDefault="00685D99" w:rsidP="00685D9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3391120C" w14:textId="77777777" w:rsidR="00685D99" w:rsidRDefault="00685D99" w:rsidP="00685D9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p.25)</w:t>
      </w:r>
    </w:p>
    <w:p w14:paraId="5F6E33F1" w14:textId="77777777" w:rsidR="00685D99" w:rsidRDefault="00685D99" w:rsidP="00685D9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1CB9FBC" w14:textId="77777777" w:rsidR="00685D99" w:rsidRDefault="00685D99" w:rsidP="00685D9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BBBA74" w14:textId="77777777" w:rsidR="00685D99" w:rsidRPr="00A82A69" w:rsidRDefault="00685D99" w:rsidP="00685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February 2022</w:t>
      </w:r>
    </w:p>
    <w:p w14:paraId="69671F47" w14:textId="0BECAEBD" w:rsidR="00BA00AB" w:rsidRPr="00685D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85D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6C33C" w14:textId="77777777" w:rsidR="00685D99" w:rsidRDefault="00685D99" w:rsidP="009139A6">
      <w:r>
        <w:separator/>
      </w:r>
    </w:p>
  </w:endnote>
  <w:endnote w:type="continuationSeparator" w:id="0">
    <w:p w14:paraId="4983148E" w14:textId="77777777" w:rsidR="00685D99" w:rsidRDefault="00685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16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E8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92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DDC8" w14:textId="77777777" w:rsidR="00685D99" w:rsidRDefault="00685D99" w:rsidP="009139A6">
      <w:r>
        <w:separator/>
      </w:r>
    </w:p>
  </w:footnote>
  <w:footnote w:type="continuationSeparator" w:id="0">
    <w:p w14:paraId="161F4D8A" w14:textId="77777777" w:rsidR="00685D99" w:rsidRDefault="00685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4F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AC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83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D99"/>
    <w:rsid w:val="000666E0"/>
    <w:rsid w:val="002510B7"/>
    <w:rsid w:val="005C130B"/>
    <w:rsid w:val="00685D9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E4733"/>
  <w15:chartTrackingRefBased/>
  <w15:docId w15:val="{DF90B1FC-048E-4BA5-B3FD-97C79340A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2022-02-15T17:45:00Z</dcterms:created>
  <dcterms:modified xsi:type="dcterms:W3CDTF">2022-02-15T17:48:00Z</dcterms:modified>
</cp:coreProperties>
</file>